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0EC5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CLOUGH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fl.1486)</w:t>
      </w:r>
    </w:p>
    <w:p w14:paraId="74FA8F41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</w:p>
    <w:p w14:paraId="4B569BD6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</w:p>
    <w:p w14:paraId="54A537E2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Godson of 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 xml:space="preserve"> of London(q.v.).</w:t>
      </w:r>
    </w:p>
    <w:p w14:paraId="615DBC74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6413A8CC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613F8136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</w:p>
    <w:p w14:paraId="5C4CCC0F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</w:p>
    <w:p w14:paraId="093D3451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 xml:space="preserve">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 xml:space="preserve"> bequeathed him 5 marks to his exhibition to school.</w:t>
      </w:r>
    </w:p>
    <w:p w14:paraId="0C0CCB3D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61DDA565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</w:p>
    <w:p w14:paraId="0F1F036A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</w:p>
    <w:p w14:paraId="33D2A651" w14:textId="77777777" w:rsidR="000321EB" w:rsidRDefault="000321EB" w:rsidP="000321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4B0866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AC16A" w14:textId="77777777" w:rsidR="000321EB" w:rsidRDefault="000321EB" w:rsidP="009139A6">
      <w:r>
        <w:separator/>
      </w:r>
    </w:p>
  </w:endnote>
  <w:endnote w:type="continuationSeparator" w:id="0">
    <w:p w14:paraId="64001920" w14:textId="77777777" w:rsidR="000321EB" w:rsidRDefault="000321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D51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EB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B6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5BF3" w14:textId="77777777" w:rsidR="000321EB" w:rsidRDefault="000321EB" w:rsidP="009139A6">
      <w:r>
        <w:separator/>
      </w:r>
    </w:p>
  </w:footnote>
  <w:footnote w:type="continuationSeparator" w:id="0">
    <w:p w14:paraId="10F45237" w14:textId="77777777" w:rsidR="000321EB" w:rsidRDefault="000321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184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E7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9F3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1EB"/>
    <w:rsid w:val="000321E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C7CCE"/>
  <w15:chartTrackingRefBased/>
  <w15:docId w15:val="{B0DB2329-8213-46B4-B136-4C96994C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2023-03-28T15:18:00Z</dcterms:created>
  <dcterms:modified xsi:type="dcterms:W3CDTF">2023-03-28T15:18:00Z</dcterms:modified>
</cp:coreProperties>
</file>